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2E5B37E9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C3B58">
        <w:rPr>
          <w:b/>
          <w:noProof/>
          <w:sz w:val="24"/>
        </w:rPr>
        <w:t>6</w:t>
      </w:r>
      <w:r w:rsidR="008564B6">
        <w:rPr>
          <w:b/>
          <w:noProof/>
          <w:sz w:val="24"/>
        </w:rPr>
        <w:t>892</w:t>
      </w:r>
    </w:p>
    <w:p w14:paraId="766A0330" w14:textId="2FF1058C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</w:r>
      <w:r w:rsidR="008564B6">
        <w:rPr>
          <w:b/>
          <w:noProof/>
          <w:sz w:val="24"/>
        </w:rPr>
        <w:tab/>
        <w:t>(revision of C1-246489)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2B21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346CA" w:rsidR="001E41F3" w:rsidRPr="00410371" w:rsidRDefault="002B21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3B58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FC6A3" w:rsidR="001E41F3" w:rsidRPr="00410371" w:rsidRDefault="008564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BEC5B" w:rsidR="001E41F3" w:rsidRPr="00410371" w:rsidRDefault="002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4C7AFF">
                <w:rPr>
                  <w:b/>
                  <w:noProof/>
                  <w:sz w:val="28"/>
                </w:rPr>
                <w:t>5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4C7AFF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17383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564B6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2B21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32BA2" w:rsidR="001E41F3" w:rsidRDefault="00644898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2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23DCC" w:rsidR="001E41F3" w:rsidRDefault="00BF0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C7AF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E8AB3" w14:textId="77777777" w:rsidR="00644898" w:rsidRPr="00F1589E" w:rsidRDefault="00644898" w:rsidP="00644898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46BBB50" w14:textId="77777777" w:rsidR="00644898" w:rsidRDefault="00644898" w:rsidP="00644898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53FDAE13" w14:textId="1BF46141" w:rsidR="00644898" w:rsidRPr="005E5687" w:rsidRDefault="00644898" w:rsidP="0064489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5D1434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460BE9B7" w14:textId="0943CDDD" w:rsidR="00644898" w:rsidRPr="00CD5B8B" w:rsidRDefault="00644898" w:rsidP="00644898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644898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AD15" w14:textId="77777777" w:rsidR="00BF03D5" w:rsidRDefault="00BF03D5">
      <w:r>
        <w:separator/>
      </w:r>
    </w:p>
  </w:endnote>
  <w:endnote w:type="continuationSeparator" w:id="0">
    <w:p w14:paraId="2F0EE2CF" w14:textId="77777777" w:rsidR="00BF03D5" w:rsidRDefault="00BF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651C" w14:textId="77777777" w:rsidR="00BF03D5" w:rsidRDefault="00BF03D5">
      <w:r>
        <w:separator/>
      </w:r>
    </w:p>
  </w:footnote>
  <w:footnote w:type="continuationSeparator" w:id="0">
    <w:p w14:paraId="2A373B6A" w14:textId="77777777" w:rsidR="00BF03D5" w:rsidRDefault="00BF0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21CA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A1173"/>
    <w:rsid w:val="004B038D"/>
    <w:rsid w:val="004B75B7"/>
    <w:rsid w:val="004C26A5"/>
    <w:rsid w:val="004C7AFF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3B58"/>
    <w:rsid w:val="005C6DB4"/>
    <w:rsid w:val="005D143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44898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50CAD"/>
    <w:rsid w:val="008564B6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BF03D5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0AC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4AAF3-D717-4F30-B3C1-6D797A694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5</cp:revision>
  <cp:lastPrinted>1900-01-01T00:00:00Z</cp:lastPrinted>
  <dcterms:created xsi:type="dcterms:W3CDTF">2024-11-20T19:44:00Z</dcterms:created>
  <dcterms:modified xsi:type="dcterms:W3CDTF">2024-11-20T19:54:00Z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